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1A8B" w:rsidRDefault="00971A8B" w:rsidP="00C06B59">
      <w:pPr>
        <w:pStyle w:val="Header"/>
        <w:rPr>
          <w:spacing w:val="-3"/>
        </w:rPr>
      </w:pPr>
    </w:p>
    <w:p w:rsidR="00C06B59" w:rsidRPr="00CC5A95" w:rsidRDefault="00C06B59" w:rsidP="00C06B59">
      <w:pPr>
        <w:pStyle w:val="Header"/>
      </w:pPr>
      <w:r w:rsidRPr="00CC5A95">
        <w:rPr>
          <w:spacing w:val="-3"/>
        </w:rPr>
        <w:t xml:space="preserve">Data </w:t>
      </w:r>
      <w:r w:rsidRPr="00CC5A95">
        <w:t>Archive Description:</w:t>
      </w:r>
    </w:p>
    <w:p w:rsidR="00C06B59" w:rsidRPr="00CC5A95" w:rsidRDefault="00C06B59" w:rsidP="00C06B59">
      <w:pPr>
        <w:pStyle w:val="subHeader"/>
      </w:pPr>
      <w:r w:rsidRPr="00CC5A95">
        <w:t>Survey Details:</w:t>
      </w:r>
    </w:p>
    <w:p w:rsidR="00C06B59" w:rsidRPr="00B4385D" w:rsidRDefault="00C06B59" w:rsidP="00971A8B">
      <w:pPr>
        <w:tabs>
          <w:tab w:val="left" w:pos="3600"/>
        </w:tabs>
      </w:pPr>
      <w:r w:rsidRPr="00B4385D">
        <w:t>Survey Area Name:</w:t>
      </w:r>
      <w:r w:rsidRPr="00B4385D">
        <w:tab/>
      </w:r>
      <w:fldSimple w:instr=" DOCPROPERTY  &quot;Block Name&quot;  \* MERGEFORMAT ">
        <w:r w:rsidRPr="00B4385D">
          <w:t>Apollo Area</w:t>
        </w:r>
      </w:fldSimple>
    </w:p>
    <w:p w:rsidR="00C06B59" w:rsidRPr="00B4385D" w:rsidRDefault="00C06B59" w:rsidP="00971A8B">
      <w:pPr>
        <w:tabs>
          <w:tab w:val="left" w:pos="3600"/>
        </w:tabs>
      </w:pPr>
      <w:r w:rsidRPr="00B4385D">
        <w:t>Project number:</w:t>
      </w:r>
      <w:r w:rsidRPr="00B4385D">
        <w:tab/>
      </w:r>
      <w:fldSimple w:instr=" DOCPROPERTY  &quot;Project number&quot;  \* MERGEFORMAT ">
        <w:r w:rsidRPr="00B4385D">
          <w:t>14013</w:t>
        </w:r>
      </w:fldSimple>
    </w:p>
    <w:p w:rsidR="00C06B59" w:rsidRPr="00B4385D" w:rsidRDefault="00C06B59" w:rsidP="00C06B59">
      <w:pPr>
        <w:tabs>
          <w:tab w:val="left" w:pos="3600"/>
        </w:tabs>
        <w:rPr>
          <w:szCs w:val="22"/>
        </w:rPr>
      </w:pPr>
      <w:r w:rsidRPr="00B4385D">
        <w:t>Client:</w:t>
      </w:r>
      <w:r w:rsidRPr="00B4385D">
        <w:tab/>
      </w:r>
      <w:r w:rsidRPr="00B4385D">
        <w:rPr>
          <w:szCs w:val="22"/>
        </w:rPr>
        <w:fldChar w:fldCharType="begin"/>
      </w:r>
      <w:r w:rsidRPr="00B4385D">
        <w:rPr>
          <w:szCs w:val="22"/>
        </w:rPr>
        <w:instrText xml:space="preserve"> DOCPROPERTY  Client  \* MERGEFORMAT </w:instrText>
      </w:r>
      <w:r w:rsidRPr="00B4385D">
        <w:rPr>
          <w:szCs w:val="22"/>
        </w:rPr>
        <w:fldChar w:fldCharType="separate"/>
      </w:r>
      <w:r w:rsidRPr="00B4385D">
        <w:rPr>
          <w:szCs w:val="22"/>
        </w:rPr>
        <w:t>Kaminak Gold Corp.</w:t>
      </w:r>
      <w:r w:rsidRPr="00B4385D">
        <w:rPr>
          <w:szCs w:val="22"/>
        </w:rPr>
        <w:fldChar w:fldCharType="end"/>
      </w:r>
    </w:p>
    <w:p w:rsidR="00C06B59" w:rsidRPr="00B4385D" w:rsidRDefault="00C06B59" w:rsidP="00C06B59">
      <w:pPr>
        <w:tabs>
          <w:tab w:val="left" w:pos="3600"/>
        </w:tabs>
      </w:pPr>
      <w:r w:rsidRPr="00B4385D">
        <w:t>Survey Company Name:</w:t>
      </w:r>
      <w:r w:rsidRPr="00B4385D">
        <w:tab/>
        <w:t xml:space="preserve">CGG </w:t>
      </w:r>
    </w:p>
    <w:p w:rsidR="00C06B59" w:rsidRPr="00CC5A95" w:rsidRDefault="00C06B59" w:rsidP="00C06B59">
      <w:pPr>
        <w:tabs>
          <w:tab w:val="left" w:pos="3600"/>
        </w:tabs>
        <w:rPr>
          <w:szCs w:val="22"/>
        </w:rPr>
      </w:pPr>
      <w:r w:rsidRPr="00B4385D">
        <w:t>Flown Dates:</w:t>
      </w:r>
      <w:r w:rsidRPr="00B4385D">
        <w:tab/>
      </w:r>
      <w:r w:rsidRPr="00B4385D">
        <w:rPr>
          <w:szCs w:val="22"/>
        </w:rPr>
        <w:fldChar w:fldCharType="begin"/>
      </w:r>
      <w:r w:rsidRPr="00B4385D">
        <w:rPr>
          <w:szCs w:val="22"/>
        </w:rPr>
        <w:instrText xml:space="preserve"> DOCPROPERTY  "Start Date"  \* MERGEFORMAT </w:instrText>
      </w:r>
      <w:r w:rsidRPr="00B4385D">
        <w:rPr>
          <w:szCs w:val="22"/>
        </w:rPr>
        <w:fldChar w:fldCharType="separate"/>
      </w:r>
      <w:r w:rsidRPr="00B4385D">
        <w:rPr>
          <w:szCs w:val="22"/>
        </w:rPr>
        <w:t>March 22</w:t>
      </w:r>
      <w:r w:rsidRPr="00B4385D">
        <w:rPr>
          <w:szCs w:val="22"/>
        </w:rPr>
        <w:fldChar w:fldCharType="end"/>
      </w:r>
      <w:r w:rsidRPr="00B4385D">
        <w:rPr>
          <w:szCs w:val="22"/>
        </w:rPr>
        <w:t xml:space="preserve"> to </w:t>
      </w:r>
      <w:r w:rsidRPr="00B4385D">
        <w:rPr>
          <w:szCs w:val="22"/>
        </w:rPr>
        <w:fldChar w:fldCharType="begin"/>
      </w:r>
      <w:r w:rsidRPr="00B4385D">
        <w:rPr>
          <w:szCs w:val="22"/>
        </w:rPr>
        <w:instrText xml:space="preserve"> DOCPROPERTY  "End Date"  \* MERGEFORMAT </w:instrText>
      </w:r>
      <w:r w:rsidRPr="00B4385D">
        <w:rPr>
          <w:szCs w:val="22"/>
        </w:rPr>
        <w:fldChar w:fldCharType="separate"/>
      </w:r>
      <w:r w:rsidRPr="00B4385D">
        <w:rPr>
          <w:szCs w:val="22"/>
        </w:rPr>
        <w:t>March 24</w:t>
      </w:r>
      <w:r w:rsidRPr="00B4385D">
        <w:rPr>
          <w:szCs w:val="22"/>
        </w:rPr>
        <w:fldChar w:fldCharType="end"/>
      </w:r>
      <w:r w:rsidRPr="00B4385D">
        <w:rPr>
          <w:szCs w:val="22"/>
        </w:rPr>
        <w:t xml:space="preserve">, </w:t>
      </w:r>
      <w:r w:rsidRPr="00B4385D">
        <w:rPr>
          <w:szCs w:val="22"/>
        </w:rPr>
        <w:fldChar w:fldCharType="begin"/>
      </w:r>
      <w:r w:rsidRPr="00B4385D">
        <w:rPr>
          <w:szCs w:val="22"/>
        </w:rPr>
        <w:instrText xml:space="preserve"> DOCPROPERTY  Year </w:instrText>
      </w:r>
      <w:r w:rsidRPr="00B4385D">
        <w:rPr>
          <w:szCs w:val="22"/>
        </w:rPr>
        <w:fldChar w:fldCharType="separate"/>
      </w:r>
      <w:r w:rsidRPr="00B4385D">
        <w:rPr>
          <w:szCs w:val="22"/>
        </w:rPr>
        <w:t>2014</w:t>
      </w:r>
      <w:r w:rsidRPr="00B4385D">
        <w:rPr>
          <w:szCs w:val="22"/>
        </w:rPr>
        <w:fldChar w:fldCharType="end"/>
      </w:r>
    </w:p>
    <w:p w:rsidR="00C06B59" w:rsidRPr="00CC5A95" w:rsidRDefault="00C06B59" w:rsidP="00C06B59">
      <w:pPr>
        <w:tabs>
          <w:tab w:val="left" w:pos="3600"/>
        </w:tabs>
      </w:pPr>
      <w:r w:rsidRPr="00B4385D">
        <w:t>Archive Creation Date:</w:t>
      </w:r>
      <w:r w:rsidRPr="00B4385D">
        <w:tab/>
        <w:t xml:space="preserve">April </w:t>
      </w:r>
      <w:r w:rsidR="00971A8B">
        <w:t>10</w:t>
      </w:r>
      <w:r w:rsidRPr="00B4385D">
        <w:t>, 2014</w:t>
      </w:r>
    </w:p>
    <w:p w:rsidR="00C06B59" w:rsidRPr="00CC5A95" w:rsidRDefault="00C06B59" w:rsidP="00C06B59">
      <w:pPr>
        <w:tabs>
          <w:tab w:val="left" w:pos="3600"/>
        </w:tabs>
      </w:pPr>
    </w:p>
    <w:p w:rsidR="00C06B59" w:rsidRPr="00B4385D" w:rsidRDefault="00C06B59" w:rsidP="00C06B59">
      <w:pPr>
        <w:pStyle w:val="subHeader"/>
      </w:pPr>
      <w:r w:rsidRPr="00B4385D">
        <w:t>Geodetic Information for map products:</w:t>
      </w:r>
    </w:p>
    <w:p w:rsidR="00C06B59" w:rsidRPr="00B4385D" w:rsidRDefault="00C06B59" w:rsidP="00C06B59">
      <w:pPr>
        <w:tabs>
          <w:tab w:val="left" w:pos="3600"/>
        </w:tabs>
        <w:rPr>
          <w:iCs/>
        </w:rPr>
      </w:pPr>
      <w:r w:rsidRPr="00B4385D">
        <w:rPr>
          <w:iCs/>
        </w:rPr>
        <w:t>Datum:</w:t>
      </w:r>
      <w:r w:rsidRPr="00B4385D">
        <w:rPr>
          <w:iCs/>
        </w:rPr>
        <w:tab/>
      </w:r>
      <w:r w:rsidRPr="00B4385D">
        <w:rPr>
          <w:iCs/>
        </w:rPr>
        <w:fldChar w:fldCharType="begin"/>
      </w:r>
      <w:r w:rsidRPr="00B4385D">
        <w:rPr>
          <w:iCs/>
        </w:rPr>
        <w:instrText xml:space="preserve"> DOCPROPERTY  Datum  \* MERGEFORMAT </w:instrText>
      </w:r>
      <w:r w:rsidRPr="00B4385D">
        <w:rPr>
          <w:iCs/>
        </w:rPr>
        <w:fldChar w:fldCharType="separate"/>
      </w:r>
      <w:r w:rsidRPr="00B4385D">
        <w:rPr>
          <w:iCs/>
        </w:rPr>
        <w:t>NAD83</w:t>
      </w:r>
      <w:r w:rsidRPr="00B4385D">
        <w:rPr>
          <w:iCs/>
        </w:rPr>
        <w:fldChar w:fldCharType="end"/>
      </w:r>
    </w:p>
    <w:p w:rsidR="00C06B59" w:rsidRPr="00B4385D" w:rsidRDefault="00C06B59" w:rsidP="00C06B59">
      <w:pPr>
        <w:tabs>
          <w:tab w:val="left" w:pos="3600"/>
        </w:tabs>
        <w:rPr>
          <w:iCs/>
        </w:rPr>
      </w:pPr>
      <w:r w:rsidRPr="00B4385D">
        <w:rPr>
          <w:iCs/>
        </w:rPr>
        <w:t>Ellipsoid:</w:t>
      </w:r>
      <w:r w:rsidRPr="00B4385D">
        <w:rPr>
          <w:iCs/>
        </w:rPr>
        <w:tab/>
      </w:r>
      <w:r w:rsidRPr="00B4385D">
        <w:rPr>
          <w:iCs/>
        </w:rPr>
        <w:fldChar w:fldCharType="begin"/>
      </w:r>
      <w:r w:rsidRPr="00B4385D">
        <w:rPr>
          <w:iCs/>
        </w:rPr>
        <w:instrText xml:space="preserve"> DOCPROPERTY  Ellipsoid  \* MERGEFORMAT </w:instrText>
      </w:r>
      <w:r w:rsidRPr="00B4385D">
        <w:rPr>
          <w:iCs/>
        </w:rPr>
        <w:fldChar w:fldCharType="separate"/>
      </w:r>
      <w:r w:rsidRPr="00B4385D">
        <w:rPr>
          <w:iCs/>
        </w:rPr>
        <w:t>GRS80</w:t>
      </w:r>
      <w:r w:rsidRPr="00B4385D">
        <w:rPr>
          <w:iCs/>
        </w:rPr>
        <w:fldChar w:fldCharType="end"/>
      </w:r>
      <w:bookmarkStart w:id="0" w:name="_GoBack"/>
      <w:bookmarkEnd w:id="0"/>
    </w:p>
    <w:p w:rsidR="00C06B59" w:rsidRPr="00B4385D" w:rsidRDefault="00C06B59" w:rsidP="00C06B59">
      <w:pPr>
        <w:tabs>
          <w:tab w:val="left" w:pos="3600"/>
        </w:tabs>
      </w:pPr>
      <w:r w:rsidRPr="00B4385D">
        <w:t>Projection:</w:t>
      </w:r>
      <w:r w:rsidRPr="00B4385D">
        <w:tab/>
      </w:r>
      <w:fldSimple w:instr=" DOCPROPERTY  Projection  \* MERGEFORMAT ">
        <w:r w:rsidRPr="00B4385D">
          <w:t>UTM Zone 7N</w:t>
        </w:r>
      </w:fldSimple>
    </w:p>
    <w:p w:rsidR="00C06B59" w:rsidRPr="00B4385D" w:rsidRDefault="00C06B59" w:rsidP="00C06B59">
      <w:pPr>
        <w:tabs>
          <w:tab w:val="left" w:pos="3600"/>
        </w:tabs>
        <w:rPr>
          <w:iCs/>
        </w:rPr>
      </w:pPr>
      <w:r w:rsidRPr="00B4385D">
        <w:rPr>
          <w:iCs/>
        </w:rPr>
        <w:t>Central meridian:</w:t>
      </w:r>
      <w:r w:rsidRPr="00B4385D">
        <w:rPr>
          <w:iCs/>
        </w:rPr>
        <w:tab/>
      </w:r>
      <w:r w:rsidRPr="00B4385D">
        <w:rPr>
          <w:iCs/>
        </w:rPr>
        <w:fldChar w:fldCharType="begin"/>
      </w:r>
      <w:r w:rsidRPr="00B4385D">
        <w:rPr>
          <w:iCs/>
        </w:rPr>
        <w:instrText xml:space="preserve"> DOCPROPERTY  "Central meridian"  \* MERGEFORMAT </w:instrText>
      </w:r>
      <w:r w:rsidRPr="00B4385D">
        <w:rPr>
          <w:iCs/>
        </w:rPr>
        <w:fldChar w:fldCharType="separate"/>
      </w:r>
      <w:r w:rsidRPr="00B4385D">
        <w:rPr>
          <w:iCs/>
        </w:rPr>
        <w:t>141° West</w:t>
      </w:r>
      <w:r w:rsidRPr="00B4385D">
        <w:rPr>
          <w:iCs/>
        </w:rPr>
        <w:fldChar w:fldCharType="end"/>
      </w:r>
    </w:p>
    <w:p w:rsidR="00C06B59" w:rsidRPr="00B4385D" w:rsidRDefault="00C06B59" w:rsidP="00C06B59">
      <w:pPr>
        <w:tabs>
          <w:tab w:val="left" w:pos="3600"/>
        </w:tabs>
        <w:rPr>
          <w:iCs/>
        </w:rPr>
      </w:pPr>
      <w:r w:rsidRPr="00B4385D">
        <w:rPr>
          <w:iCs/>
        </w:rPr>
        <w:t>False Easting:</w:t>
      </w:r>
      <w:r w:rsidRPr="00B4385D">
        <w:rPr>
          <w:iCs/>
        </w:rPr>
        <w:tab/>
        <w:t>500000 metres</w:t>
      </w:r>
    </w:p>
    <w:p w:rsidR="00C06B59" w:rsidRPr="00B4385D" w:rsidRDefault="00C06B59" w:rsidP="00C06B59">
      <w:pPr>
        <w:tabs>
          <w:tab w:val="left" w:pos="3600"/>
        </w:tabs>
        <w:rPr>
          <w:iCs/>
        </w:rPr>
      </w:pPr>
      <w:r w:rsidRPr="00B4385D">
        <w:rPr>
          <w:iCs/>
        </w:rPr>
        <w:t>False Northing:</w:t>
      </w:r>
      <w:r w:rsidRPr="00B4385D">
        <w:tab/>
      </w:r>
      <w:r w:rsidRPr="00B4385D">
        <w:rPr>
          <w:iCs/>
        </w:rPr>
        <w:t>0 metres</w:t>
      </w:r>
    </w:p>
    <w:p w:rsidR="00C06B59" w:rsidRPr="00B4385D" w:rsidRDefault="00C06B59" w:rsidP="00C06B59">
      <w:pPr>
        <w:tabs>
          <w:tab w:val="left" w:pos="3600"/>
        </w:tabs>
      </w:pPr>
      <w:r w:rsidRPr="00B4385D">
        <w:t>Scale factor:</w:t>
      </w:r>
      <w:r w:rsidRPr="00B4385D">
        <w:tab/>
        <w:t>0.9996</w:t>
      </w:r>
    </w:p>
    <w:p w:rsidR="00C06B59" w:rsidRPr="00B4385D" w:rsidRDefault="00C06B59" w:rsidP="00C06B59">
      <w:pPr>
        <w:tabs>
          <w:tab w:val="left" w:pos="3600"/>
        </w:tabs>
      </w:pPr>
      <w:r w:rsidRPr="00B4385D">
        <w:t>WGS84 to Local Conversion:</w:t>
      </w:r>
      <w:r w:rsidRPr="00B4385D">
        <w:tab/>
        <w:t>Molodensky</w:t>
      </w:r>
    </w:p>
    <w:p w:rsidR="00C06B59" w:rsidRPr="00CC5A95" w:rsidRDefault="00C06B59" w:rsidP="00C06B59">
      <w:pPr>
        <w:tabs>
          <w:tab w:val="left" w:pos="3600"/>
        </w:tabs>
      </w:pPr>
      <w:r w:rsidRPr="00B4385D">
        <w:t>Dx,Dy,Dz:</w:t>
      </w:r>
      <w:r w:rsidRPr="00B4385D">
        <w:tab/>
      </w:r>
      <w:fldSimple w:instr=" DOCPROPERTY  &quot;DX DY DZ&quot;  \* MERGEFORMAT ">
        <w:r w:rsidRPr="00B4385D">
          <w:t>0, 0, 0</w:t>
        </w:r>
      </w:fldSimple>
    </w:p>
    <w:p w:rsidR="00C06B59" w:rsidRPr="00CC5A95" w:rsidRDefault="00C06B59" w:rsidP="00C06B59">
      <w:pPr>
        <w:pStyle w:val="subHeader"/>
        <w:spacing w:before="0" w:after="0"/>
      </w:pPr>
    </w:p>
    <w:p w:rsidR="00C06B59" w:rsidRPr="00CC5A95" w:rsidRDefault="00C06B59" w:rsidP="00C06B59">
      <w:pPr>
        <w:pStyle w:val="subHeader"/>
      </w:pPr>
      <w:r w:rsidRPr="00CC5A95">
        <w:t>Grid Archive:</w:t>
      </w:r>
    </w:p>
    <w:p w:rsidR="00C06B59" w:rsidRPr="00CC5A95" w:rsidRDefault="00C06B59" w:rsidP="00C06B59">
      <w:pPr>
        <w:rPr>
          <w:b/>
        </w:rPr>
      </w:pPr>
      <w:r w:rsidRPr="00CC5A95">
        <w:rPr>
          <w:b/>
        </w:rPr>
        <w:t>Geosoft Grids:</w:t>
      </w:r>
    </w:p>
    <w:tbl>
      <w:tblPr>
        <w:tblW w:w="88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89"/>
        <w:gridCol w:w="5246"/>
        <w:gridCol w:w="995"/>
      </w:tblGrid>
      <w:tr w:rsidR="00C06B59" w:rsidRPr="00CC5A95" w:rsidTr="00B33C3A">
        <w:trPr>
          <w:trHeight w:val="262"/>
          <w:jc w:val="center"/>
        </w:trPr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B59" w:rsidRPr="00A8343D" w:rsidRDefault="00C06B59" w:rsidP="00B33C3A">
            <w:pPr>
              <w:pStyle w:val="cenheader"/>
              <w:spacing w:after="0"/>
              <w:rPr>
                <w:caps w:val="0"/>
                <w:szCs w:val="22"/>
              </w:rPr>
            </w:pPr>
            <w:r w:rsidRPr="00A8343D">
              <w:rPr>
                <w:caps w:val="0"/>
                <w:szCs w:val="22"/>
              </w:rPr>
              <w:t>File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B59" w:rsidRPr="00A8343D" w:rsidRDefault="00C06B59" w:rsidP="00B33C3A">
            <w:pPr>
              <w:pStyle w:val="cenheader"/>
              <w:spacing w:after="0"/>
              <w:rPr>
                <w:caps w:val="0"/>
                <w:szCs w:val="22"/>
              </w:rPr>
            </w:pPr>
            <w:r w:rsidRPr="00A8343D">
              <w:rPr>
                <w:caps w:val="0"/>
                <w:szCs w:val="22"/>
              </w:rPr>
              <w:t>Description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6B59" w:rsidRPr="00A8343D" w:rsidRDefault="00C06B59" w:rsidP="00B33C3A">
            <w:pPr>
              <w:pStyle w:val="cenheader"/>
              <w:spacing w:after="0"/>
              <w:rPr>
                <w:caps w:val="0"/>
                <w:szCs w:val="22"/>
              </w:rPr>
            </w:pPr>
            <w:r w:rsidRPr="00A8343D">
              <w:rPr>
                <w:caps w:val="0"/>
                <w:szCs w:val="22"/>
              </w:rPr>
              <w:t>Units</w:t>
            </w:r>
          </w:p>
        </w:tc>
      </w:tr>
      <w:tr w:rsidR="00C06B59" w:rsidRPr="00CC5A95" w:rsidTr="00B33C3A">
        <w:trPr>
          <w:trHeight w:val="262"/>
          <w:jc w:val="center"/>
        </w:trPr>
        <w:tc>
          <w:tcPr>
            <w:tcW w:w="25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mag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Horizontal Gradient Enhanced Total Magnetic Field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B59" w:rsidRPr="0091769C" w:rsidRDefault="00C06B59" w:rsidP="00B33C3A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62"/>
          <w:jc w:val="center"/>
        </w:trPr>
        <w:tc>
          <w:tcPr>
            <w:tcW w:w="25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cvg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eastAsia="Arial Unicode MS" w:cs="Arial"/>
                <w:sz w:val="20"/>
              </w:rPr>
              <w:t>Calculated Vertical Magnetic Gradient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B59" w:rsidRPr="0091769C" w:rsidRDefault="00C06B59" w:rsidP="00B33C3A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sz w:val="20"/>
              </w:rPr>
              <w:t>nT/m</w:t>
            </w:r>
          </w:p>
        </w:tc>
      </w:tr>
      <w:tr w:rsidR="00C06B59" w:rsidRPr="00CC5A95" w:rsidTr="00B33C3A">
        <w:trPr>
          <w:trHeight w:val="262"/>
          <w:jc w:val="center"/>
        </w:trPr>
        <w:tc>
          <w:tcPr>
            <w:tcW w:w="2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mhg</w:t>
            </w:r>
          </w:p>
        </w:tc>
        <w:tc>
          <w:tcPr>
            <w:tcW w:w="52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Measured Transverse Magnetic Gradient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06B59" w:rsidRPr="0091769C" w:rsidRDefault="00C06B59" w:rsidP="00B33C3A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sz w:val="20"/>
              </w:rPr>
              <w:t>nT/m</w:t>
            </w:r>
          </w:p>
        </w:tc>
      </w:tr>
    </w:tbl>
    <w:p w:rsidR="00C06B59" w:rsidRPr="00CC5A95" w:rsidRDefault="00C06B59" w:rsidP="00C06B59"/>
    <w:p w:rsidR="00C06B59" w:rsidRPr="00CC5A95" w:rsidRDefault="00C06B59" w:rsidP="00C06B59">
      <w:pPr>
        <w:pStyle w:val="subHeader"/>
      </w:pPr>
      <w:r w:rsidRPr="00CC5A95">
        <w:t>Linedata Archive:</w:t>
      </w:r>
    </w:p>
    <w:p w:rsidR="00C06B59" w:rsidRPr="00CC5A95" w:rsidRDefault="00C06B59" w:rsidP="00C06B59">
      <w:pPr>
        <w:rPr>
          <w:b/>
        </w:rPr>
      </w:pPr>
      <w:r w:rsidRPr="00CC5A95">
        <w:rPr>
          <w:b/>
        </w:rPr>
        <w:t>Geosoft Database Layout:</w:t>
      </w:r>
    </w:p>
    <w:tbl>
      <w:tblPr>
        <w:tblW w:w="94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6"/>
        <w:gridCol w:w="2721"/>
        <w:gridCol w:w="4755"/>
        <w:gridCol w:w="1107"/>
      </w:tblGrid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b/>
              </w:rPr>
            </w:pPr>
            <w:r w:rsidRPr="00CC5A95">
              <w:rPr>
                <w:rFonts w:cs="Arial"/>
                <w:b/>
              </w:rPr>
              <w:t>Field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jc w:val="center"/>
              <w:rPr>
                <w:rFonts w:cs="Arial"/>
                <w:b/>
                <w:bCs/>
              </w:rPr>
            </w:pPr>
            <w:r w:rsidRPr="00CC5A95">
              <w:rPr>
                <w:rFonts w:cs="Arial"/>
                <w:b/>
              </w:rPr>
              <w:t>Variable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b/>
              </w:rPr>
            </w:pPr>
            <w:r w:rsidRPr="00CC5A95">
              <w:rPr>
                <w:rFonts w:cs="Arial"/>
                <w:b/>
              </w:rPr>
              <w:t>Description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b/>
              </w:rPr>
            </w:pPr>
            <w:r w:rsidRPr="00CC5A95">
              <w:rPr>
                <w:rFonts w:cs="Arial"/>
                <w:b/>
              </w:rPr>
              <w:t>Units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1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536CC0" w:rsidRDefault="00C06B59" w:rsidP="00B33C3A">
            <w:pPr>
              <w:jc w:val="center"/>
              <w:rPr>
                <w:rFonts w:cs="Arial"/>
                <w:sz w:val="20"/>
              </w:rPr>
            </w:pPr>
            <w:r w:rsidRPr="00536CC0">
              <w:rPr>
                <w:rFonts w:cs="Arial"/>
                <w:sz w:val="20"/>
              </w:rPr>
              <w:t xml:space="preserve">Easting </w:t>
            </w:r>
            <w:r w:rsidRPr="00536CC0">
              <w:rPr>
                <w:rFonts w:cs="Arial"/>
                <w:sz w:val="20"/>
              </w:rPr>
              <w:fldChar w:fldCharType="begin"/>
            </w:r>
            <w:r w:rsidRPr="00536CC0">
              <w:rPr>
                <w:rFonts w:cs="Arial"/>
                <w:sz w:val="20"/>
              </w:rPr>
              <w:instrText xml:space="preserve"> DOCPROPERTY  Datum  \* MERGEFORMAT </w:instrText>
            </w:r>
            <w:r w:rsidRPr="00536CC0">
              <w:rPr>
                <w:rFonts w:cs="Arial"/>
                <w:sz w:val="20"/>
              </w:rPr>
              <w:fldChar w:fldCharType="separate"/>
            </w:r>
            <w:r w:rsidRPr="00536CC0">
              <w:rPr>
                <w:rFonts w:cs="Arial"/>
                <w:sz w:val="20"/>
              </w:rPr>
              <w:t>NAD83</w:t>
            </w:r>
            <w:r w:rsidRPr="00536CC0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m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2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536CC0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536CC0">
              <w:rPr>
                <w:rFonts w:eastAsia="Arial Unicode MS" w:cs="Arial"/>
                <w:sz w:val="20"/>
              </w:rPr>
              <w:t xml:space="preserve">Northing </w:t>
            </w:r>
            <w:r w:rsidRPr="00536CC0">
              <w:rPr>
                <w:rFonts w:cs="Arial"/>
                <w:sz w:val="20"/>
              </w:rPr>
              <w:fldChar w:fldCharType="begin"/>
            </w:r>
            <w:r w:rsidRPr="00536CC0">
              <w:rPr>
                <w:rFonts w:cs="Arial"/>
                <w:sz w:val="20"/>
              </w:rPr>
              <w:instrText xml:space="preserve"> DOCPROPERTY  Datum  \* MERGEFORMAT </w:instrText>
            </w:r>
            <w:r w:rsidRPr="00536CC0">
              <w:rPr>
                <w:rFonts w:cs="Arial"/>
                <w:sz w:val="20"/>
              </w:rPr>
              <w:fldChar w:fldCharType="separate"/>
            </w:r>
            <w:r w:rsidRPr="00536CC0">
              <w:rPr>
                <w:rFonts w:cs="Arial"/>
                <w:sz w:val="20"/>
              </w:rPr>
              <w:t>NAD83</w:t>
            </w:r>
            <w:r w:rsidRPr="00536CC0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m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3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fid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eastAsia="Arial Unicode MS" w:cs="Arial"/>
                <w:sz w:val="20"/>
              </w:rPr>
              <w:t>fiducial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-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4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longitude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Longitude WGS84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degrees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tcBorders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5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latitude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Latitude WGS84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degrees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6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flight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Flight number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-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7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Flight date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ddmmyy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8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altrad_heli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Helicopter height above surface from radar altimeter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m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9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altlas_</w:t>
            </w:r>
            <w:r>
              <w:rPr>
                <w:rFonts w:cs="Arial"/>
                <w:color w:val="000000"/>
                <w:sz w:val="20"/>
              </w:rPr>
              <w:t>heli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Helicopter</w:t>
            </w:r>
            <w:r w:rsidRPr="00CC5A95">
              <w:rPr>
                <w:rFonts w:cs="Arial"/>
                <w:sz w:val="20"/>
              </w:rPr>
              <w:t xml:space="preserve"> height above surface from laser altimeter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cs="Arial"/>
                <w:sz w:val="20"/>
              </w:rPr>
            </w:pPr>
            <w:r w:rsidRPr="00CC5A95">
              <w:rPr>
                <w:rFonts w:cs="Arial"/>
                <w:sz w:val="20"/>
              </w:rPr>
              <w:t>m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eastAsia="Arial Unicode MS" w:cs="Arial"/>
                <w:sz w:val="20"/>
              </w:rPr>
              <w:t>10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gpsz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Helicopter height above geoid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m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11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d</w:t>
            </w:r>
            <w:r>
              <w:rPr>
                <w:rFonts w:cs="Arial"/>
                <w:bCs/>
                <w:color w:val="000000"/>
                <w:sz w:val="20"/>
              </w:rPr>
              <w:t>t</w:t>
            </w:r>
            <w:r w:rsidRPr="00CC5A95">
              <w:rPr>
                <w:rFonts w:cs="Arial"/>
                <w:color w:val="000000"/>
                <w:sz w:val="20"/>
              </w:rPr>
              <w:t>m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 xml:space="preserve">Digital </w:t>
            </w:r>
            <w:r>
              <w:rPr>
                <w:rFonts w:cs="Arial"/>
                <w:sz w:val="20"/>
              </w:rPr>
              <w:t>terrain</w:t>
            </w:r>
            <w:r w:rsidRPr="00CC5A95">
              <w:rPr>
                <w:rFonts w:cs="Arial"/>
                <w:sz w:val="20"/>
              </w:rPr>
              <w:t xml:space="preserve"> model (above geoid)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m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12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 w:rsidRPr="00CC5A95">
              <w:rPr>
                <w:rFonts w:cs="Arial"/>
                <w:color w:val="000000"/>
                <w:sz w:val="20"/>
              </w:rPr>
              <w:t>diurnal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Measured ground magnetic intensity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13</w:t>
            </w:r>
          </w:p>
        </w:tc>
        <w:tc>
          <w:tcPr>
            <w:tcW w:w="2721" w:type="dxa"/>
          </w:tcPr>
          <w:p w:rsidR="00C06B59" w:rsidRPr="00CC5A95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magport _raw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Total magnetic field, port sensor – spike rejected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lastRenderedPageBreak/>
              <w:t>14</w:t>
            </w:r>
          </w:p>
        </w:tc>
        <w:tc>
          <w:tcPr>
            <w:tcW w:w="2721" w:type="dxa"/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magstar_raw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Total magnetic field, starboard sensor – spike rejected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15</w:t>
            </w:r>
          </w:p>
        </w:tc>
        <w:tc>
          <w:tcPr>
            <w:tcW w:w="2721" w:type="dxa"/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magport _comp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Total magnetic field, port sensor - compensated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16</w:t>
            </w:r>
          </w:p>
        </w:tc>
        <w:tc>
          <w:tcPr>
            <w:tcW w:w="2721" w:type="dxa"/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magstbd_comp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Total magnetic field, starboard sensor - compensated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cs="Arial"/>
                <w:sz w:val="20"/>
              </w:rPr>
              <w:t>17</w:t>
            </w:r>
          </w:p>
        </w:tc>
        <w:tc>
          <w:tcPr>
            <w:tcW w:w="2721" w:type="dxa"/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mag_ave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Total magnetic field, average of port and starboard sensors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eastAsia="Arial Unicode MS" w:cs="Arial"/>
                <w:sz w:val="20"/>
              </w:rPr>
              <w:t>18</w:t>
            </w:r>
          </w:p>
        </w:tc>
        <w:tc>
          <w:tcPr>
            <w:tcW w:w="2721" w:type="dxa"/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mag</w:t>
            </w:r>
            <w:r>
              <w:rPr>
                <w:rFonts w:cs="Arial"/>
                <w:bCs/>
                <w:color w:val="000000"/>
                <w:sz w:val="20"/>
              </w:rPr>
              <w:t>_ave_lag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Total magnetic field, average of port and starboard sensors - corrected for lag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eastAsia="Arial Unicode MS" w:cs="Arial"/>
                <w:sz w:val="20"/>
              </w:rPr>
              <w:t>19</w:t>
            </w:r>
          </w:p>
        </w:tc>
        <w:tc>
          <w:tcPr>
            <w:tcW w:w="2721" w:type="dxa"/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mag_tmi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Total magnetic intensity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Pr="00CC5A95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 w:rsidRPr="00CC5A95">
              <w:rPr>
                <w:rFonts w:eastAsia="Arial Unicode MS" w:cs="Arial"/>
                <w:sz w:val="20"/>
              </w:rPr>
              <w:t>20</w:t>
            </w:r>
          </w:p>
        </w:tc>
        <w:tc>
          <w:tcPr>
            <w:tcW w:w="2721" w:type="dxa"/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transgrad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Measured transverse horizontal magnetic gradient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nT/m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</w:t>
            </w:r>
          </w:p>
        </w:tc>
        <w:tc>
          <w:tcPr>
            <w:tcW w:w="2721" w:type="dxa"/>
          </w:tcPr>
          <w:p w:rsidR="00C06B59" w:rsidRDefault="00C06B59" w:rsidP="00B33C3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fx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06B59" w:rsidRPr="00C22FC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Fluxgate magnetometer, component 1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</w:t>
            </w:r>
          </w:p>
        </w:tc>
        <w:tc>
          <w:tcPr>
            <w:tcW w:w="2721" w:type="dxa"/>
          </w:tcPr>
          <w:p w:rsidR="00C06B59" w:rsidRDefault="00C06B59" w:rsidP="00B33C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fy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Fluxgate magnetometer, component 2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  <w:tr w:rsidR="00C06B59" w:rsidRPr="00CC5A95" w:rsidTr="00B33C3A">
        <w:trPr>
          <w:trHeight w:val="255"/>
          <w:jc w:val="center"/>
        </w:trPr>
        <w:tc>
          <w:tcPr>
            <w:tcW w:w="846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06B59" w:rsidRDefault="00C06B59" w:rsidP="00B33C3A">
            <w:pPr>
              <w:jc w:val="center"/>
              <w:rPr>
                <w:rFonts w:eastAsia="Arial Unicode MS" w:cs="Arial"/>
                <w:sz w:val="20"/>
              </w:rPr>
            </w:pPr>
            <w:r>
              <w:rPr>
                <w:rFonts w:eastAsia="Arial Unicode MS" w:cs="Arial"/>
                <w:sz w:val="20"/>
              </w:rPr>
              <w:t>23</w:t>
            </w:r>
          </w:p>
        </w:tc>
        <w:tc>
          <w:tcPr>
            <w:tcW w:w="2721" w:type="dxa"/>
          </w:tcPr>
          <w:p w:rsidR="00C06B59" w:rsidRDefault="00C06B59" w:rsidP="00B33C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fz</w:t>
            </w:r>
          </w:p>
        </w:tc>
        <w:tc>
          <w:tcPr>
            <w:tcW w:w="4755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Fluxgate magnetometer, component 3</w:t>
            </w:r>
          </w:p>
        </w:tc>
        <w:tc>
          <w:tcPr>
            <w:tcW w:w="1107" w:type="dxa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C06B59" w:rsidRDefault="00C06B59" w:rsidP="00B33C3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nT</w:t>
            </w:r>
          </w:p>
        </w:tc>
      </w:tr>
    </w:tbl>
    <w:p w:rsidR="00C06B59" w:rsidRPr="00CC5A95" w:rsidRDefault="00C06B59" w:rsidP="00C06B59"/>
    <w:p w:rsidR="00C06B59" w:rsidRPr="00CC5A95" w:rsidRDefault="00C06B59" w:rsidP="00C06B59">
      <w:r w:rsidRPr="00CC5A95">
        <w:t xml:space="preserve"> Note – The null values in the GDB and XYZ archives are displayed as *.</w:t>
      </w:r>
    </w:p>
    <w:p w:rsidR="00C06B59" w:rsidRPr="00CC5A95" w:rsidRDefault="00C06B59" w:rsidP="00C06B59">
      <w:pPr>
        <w:pStyle w:val="subHeader"/>
        <w:spacing w:before="0" w:after="0"/>
      </w:pPr>
    </w:p>
    <w:p w:rsidR="00C06B59" w:rsidRPr="00CC5A95" w:rsidRDefault="00C06B59" w:rsidP="00C06B59">
      <w:pPr>
        <w:pStyle w:val="subHeader"/>
      </w:pPr>
      <w:r w:rsidRPr="00CC5A95">
        <w:t>Report:</w:t>
      </w:r>
    </w:p>
    <w:p w:rsidR="00C06B59" w:rsidRPr="00536CC0" w:rsidRDefault="00C06B59" w:rsidP="00C06B59">
      <w:r w:rsidRPr="00CC5A95">
        <w:t xml:space="preserve">A logistics and </w:t>
      </w:r>
      <w:r w:rsidRPr="00536CC0">
        <w:t>processing report for Project #</w:t>
      </w:r>
      <w:fldSimple w:instr=" DOCPROPERTY  &quot;Project number&quot;  \* MERGEFORMAT ">
        <w:r w:rsidRPr="00536CC0">
          <w:t>14013</w:t>
        </w:r>
      </w:fldSimple>
      <w:r w:rsidRPr="00536CC0">
        <w:t xml:space="preserve"> in PDF format:</w:t>
      </w:r>
    </w:p>
    <w:p w:rsidR="00C06B59" w:rsidRPr="00536CC0" w:rsidRDefault="00C06B59" w:rsidP="00C06B59"/>
    <w:p w:rsidR="00C06B59" w:rsidRDefault="00C06B59" w:rsidP="00C06B59">
      <w:pPr>
        <w:jc w:val="center"/>
        <w:rPr>
          <w:i/>
          <w:iCs/>
        </w:rPr>
      </w:pPr>
      <w:r w:rsidRPr="00536CC0">
        <w:rPr>
          <w:i/>
          <w:iCs/>
        </w:rPr>
        <w:fldChar w:fldCharType="begin"/>
      </w:r>
      <w:r w:rsidRPr="00536CC0">
        <w:rPr>
          <w:i/>
          <w:iCs/>
        </w:rPr>
        <w:instrText xml:space="preserve"> DOCPROPERTY  "Document name"  \* MERGEFORMAT </w:instrText>
      </w:r>
      <w:r w:rsidRPr="00536CC0">
        <w:rPr>
          <w:i/>
          <w:iCs/>
        </w:rPr>
        <w:fldChar w:fldCharType="separate"/>
      </w:r>
      <w:r w:rsidRPr="00536CC0">
        <w:rPr>
          <w:i/>
          <w:iCs/>
        </w:rPr>
        <w:t>R14013</w:t>
      </w:r>
      <w:r w:rsidRPr="00536CC0">
        <w:rPr>
          <w:i/>
          <w:iCs/>
        </w:rPr>
        <w:fldChar w:fldCharType="end"/>
      </w:r>
      <w:r w:rsidRPr="00536CC0">
        <w:rPr>
          <w:i/>
          <w:iCs/>
        </w:rPr>
        <w:t>.pdf</w:t>
      </w:r>
    </w:p>
    <w:p w:rsidR="00C06B59" w:rsidRPr="00CC5A95" w:rsidRDefault="00C06B59" w:rsidP="00C06B59"/>
    <w:p w:rsidR="00C06B59" w:rsidRPr="00CC5A95" w:rsidRDefault="00C06B59" w:rsidP="00C06B59">
      <w:pPr>
        <w:pStyle w:val="subHeader"/>
        <w:spacing w:before="0" w:after="0"/>
      </w:pPr>
    </w:p>
    <w:p w:rsidR="00C06B59" w:rsidRPr="00CC5A95" w:rsidRDefault="00C06B59" w:rsidP="00C06B59">
      <w:pPr>
        <w:pStyle w:val="subHeader"/>
        <w:spacing w:before="0" w:after="0"/>
      </w:pPr>
    </w:p>
    <w:p w:rsidR="00026111" w:rsidRDefault="00026111" w:rsidP="003A20D1">
      <w:pPr>
        <w:tabs>
          <w:tab w:val="left" w:pos="720"/>
          <w:tab w:val="left" w:pos="2160"/>
          <w:tab w:val="left" w:pos="3600"/>
          <w:tab w:val="left" w:pos="5760"/>
        </w:tabs>
        <w:spacing w:line="360" w:lineRule="auto"/>
      </w:pPr>
      <w:r>
        <w:tab/>
        <w:t xml:space="preserve"> </w:t>
      </w:r>
    </w:p>
    <w:p w:rsidR="00490A4D" w:rsidRDefault="00490A4D" w:rsidP="00457DFF">
      <w:pPr>
        <w:tabs>
          <w:tab w:val="left" w:pos="1260"/>
          <w:tab w:val="left" w:pos="2160"/>
          <w:tab w:val="left" w:pos="288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 w:rsidR="00490A4D" w:rsidRDefault="00490A4D" w:rsidP="00490A4D"/>
    <w:p w:rsidR="00A81B14" w:rsidRDefault="00A81B14" w:rsidP="00457DFF">
      <w:pPr>
        <w:tabs>
          <w:tab w:val="left" w:pos="1260"/>
          <w:tab w:val="left" w:pos="2160"/>
          <w:tab w:val="left" w:pos="288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sectPr w:rsidR="00A81B14" w:rsidSect="001A1005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2240" w:h="15840" w:code="1"/>
      <w:pgMar w:top="1440" w:right="850" w:bottom="850" w:left="850" w:header="907" w:footer="31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209" w:rsidRDefault="005F5209" w:rsidP="000D3140">
      <w:r>
        <w:separator/>
      </w:r>
    </w:p>
  </w:endnote>
  <w:endnote w:type="continuationSeparator" w:id="0">
    <w:p w:rsidR="005F5209" w:rsidRDefault="005F5209" w:rsidP="000D3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17A" w:rsidRDefault="00971A8B">
    <w:pPr>
      <w:pStyle w:val="Footer"/>
      <w:tabs>
        <w:tab w:val="clear" w:pos="4703"/>
        <w:tab w:val="clear" w:pos="9406"/>
        <w:tab w:val="center" w:pos="5103"/>
        <w:tab w:val="right" w:pos="10263"/>
      </w:tabs>
    </w:pPr>
    <w:r>
      <w:rPr>
        <w:noProof/>
        <w:lang w:eastAsia="en-C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page">
            <wp:posOffset>539750</wp:posOffset>
          </wp:positionH>
          <wp:positionV relativeFrom="paragraph">
            <wp:posOffset>-107950</wp:posOffset>
          </wp:positionV>
          <wp:extent cx="6685280" cy="24765"/>
          <wp:effectExtent l="0" t="0" r="1270" b="0"/>
          <wp:wrapNone/>
          <wp:docPr id="17" name="Picture 8" descr="News_bottom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News_bottom0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6001"/>
                  <a:stretch>
                    <a:fillRect/>
                  </a:stretch>
                </pic:blipFill>
                <pic:spPr bwMode="auto">
                  <a:xfrm>
                    <a:off x="0" y="0"/>
                    <a:ext cx="6685280" cy="24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517A">
      <w:tab/>
      <w:t xml:space="preserve">- </w:t>
    </w:r>
    <w:r w:rsidR="0003517A">
      <w:rPr>
        <w:rStyle w:val="PageNumber"/>
      </w:rPr>
      <w:fldChar w:fldCharType="begin"/>
    </w:r>
    <w:r w:rsidR="0003517A">
      <w:rPr>
        <w:rStyle w:val="PageNumber"/>
      </w:rPr>
      <w:instrText xml:space="preserve"> PAGE </w:instrText>
    </w:r>
    <w:r w:rsidR="0003517A">
      <w:rPr>
        <w:rStyle w:val="PageNumber"/>
      </w:rPr>
      <w:fldChar w:fldCharType="separate"/>
    </w:r>
    <w:r>
      <w:rPr>
        <w:rStyle w:val="PageNumber"/>
        <w:noProof/>
      </w:rPr>
      <w:t>2</w:t>
    </w:r>
    <w:r w:rsidR="0003517A">
      <w:rPr>
        <w:rStyle w:val="PageNumber"/>
      </w:rPr>
      <w:fldChar w:fldCharType="end"/>
    </w:r>
    <w:r w:rsidR="0003517A">
      <w:rPr>
        <w:rStyle w:val="PageNumber"/>
      </w:rPr>
      <w:t xml:space="preserve"> of </w:t>
    </w:r>
    <w:r w:rsidR="0003517A">
      <w:rPr>
        <w:rStyle w:val="PageNumber"/>
      </w:rPr>
      <w:fldChar w:fldCharType="begin"/>
    </w:r>
    <w:r w:rsidR="0003517A">
      <w:rPr>
        <w:rStyle w:val="PageNumber"/>
      </w:rPr>
      <w:instrText xml:space="preserve"> NUMPAGES </w:instrText>
    </w:r>
    <w:r w:rsidR="0003517A">
      <w:rPr>
        <w:rStyle w:val="PageNumber"/>
      </w:rPr>
      <w:fldChar w:fldCharType="separate"/>
    </w:r>
    <w:r>
      <w:rPr>
        <w:rStyle w:val="PageNumber"/>
        <w:noProof/>
      </w:rPr>
      <w:t>2</w:t>
    </w:r>
    <w:r w:rsidR="0003517A">
      <w:rPr>
        <w:rStyle w:val="PageNumber"/>
      </w:rPr>
      <w:fldChar w:fldCharType="end"/>
    </w:r>
    <w:r w:rsidR="0003517A"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17A" w:rsidRDefault="00971A8B">
    <w:pPr>
      <w:pStyle w:val="Footer"/>
      <w:tabs>
        <w:tab w:val="clear" w:pos="4703"/>
        <w:tab w:val="clear" w:pos="9406"/>
        <w:tab w:val="center" w:pos="5103"/>
        <w:tab w:val="right" w:pos="10263"/>
      </w:tabs>
    </w:pPr>
    <w:r>
      <w:rPr>
        <w:noProof/>
        <w:lang w:eastAsia="en-C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363855</wp:posOffset>
              </wp:positionH>
              <wp:positionV relativeFrom="page">
                <wp:posOffset>9612630</wp:posOffset>
              </wp:positionV>
              <wp:extent cx="7054215" cy="635"/>
              <wp:effectExtent l="0" t="0" r="0" b="0"/>
              <wp:wrapNone/>
              <wp:docPr id="1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54215" cy="635"/>
                      </a:xfrm>
                      <a:custGeom>
                        <a:avLst/>
                        <a:gdLst>
                          <a:gd name="T0" fmla="*/ 0 w 11097"/>
                          <a:gd name="T1" fmla="*/ 1 h 1"/>
                          <a:gd name="T2" fmla="*/ 11097 w 11097"/>
                          <a:gd name="T3" fmla="*/ 0 h 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1097" h="1">
                            <a:moveTo>
                              <a:pt x="0" y="1"/>
                            </a:moveTo>
                            <a:lnTo>
                              <a:pt x="11097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7A3EA89" id="Freeform 5" o:spid="_x0000_s1026" style="position:absolute;margin-left:28.65pt;margin-top:756.9pt;width:555.4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9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" path="m,1l11097,e">
              <v:stroke startarrowwidth="narrow" startarrowlength="short" endarrowwidth="narrow" endarrowlength="short"/>
              <v:path arrowok="t" o:connecttype="custom" o:connectlocs="0,635;7054215,0" o:connectangles="0,0"/>
              <w10:wrap anchorx="page" anchory="page"/>
            </v:shape>
          </w:pict>
        </mc:Fallback>
      </mc:AlternateContent>
    </w:r>
    <w:r w:rsidR="0003517A">
      <w:rPr>
        <w:snapToGrid w:val="0"/>
      </w:rPr>
      <w:fldChar w:fldCharType="begin"/>
    </w:r>
    <w:r w:rsidR="0003517A">
      <w:rPr>
        <w:snapToGrid w:val="0"/>
      </w:rPr>
      <w:instrText xml:space="preserve"> FILENAME \p </w:instrText>
    </w:r>
    <w:r w:rsidR="0003517A">
      <w:rPr>
        <w:snapToGrid w:val="0"/>
      </w:rPr>
      <w:fldChar w:fldCharType="separate"/>
    </w:r>
    <w:r w:rsidR="00A10DE4">
      <w:rPr>
        <w:noProof/>
        <w:snapToGrid w:val="0"/>
      </w:rPr>
      <w:t>D:\Processing\Documentation\Final Products Checklist FAST v1.3.doc</w:t>
    </w:r>
    <w:r w:rsidR="0003517A">
      <w:rPr>
        <w:snapToGrid w:val="0"/>
      </w:rPr>
      <w:fldChar w:fldCharType="end"/>
    </w:r>
    <w:r w:rsidR="0003517A">
      <w:tab/>
      <w:t xml:space="preserve">- </w:t>
    </w:r>
    <w:r w:rsidR="0003517A">
      <w:rPr>
        <w:rStyle w:val="PageNumber"/>
      </w:rPr>
      <w:fldChar w:fldCharType="begin"/>
    </w:r>
    <w:r w:rsidR="0003517A">
      <w:rPr>
        <w:rStyle w:val="PageNumber"/>
      </w:rPr>
      <w:instrText xml:space="preserve"> PAGE </w:instrText>
    </w:r>
    <w:r w:rsidR="0003517A">
      <w:rPr>
        <w:rStyle w:val="PageNumber"/>
      </w:rPr>
      <w:fldChar w:fldCharType="separate"/>
    </w:r>
    <w:r w:rsidR="0003517A">
      <w:rPr>
        <w:rStyle w:val="PageNumber"/>
        <w:noProof/>
      </w:rPr>
      <w:t>1</w:t>
    </w:r>
    <w:r w:rsidR="0003517A">
      <w:rPr>
        <w:rStyle w:val="PageNumber"/>
      </w:rPr>
      <w:fldChar w:fldCharType="end"/>
    </w:r>
    <w:r w:rsidR="0003517A">
      <w:t xml:space="preserve"> -</w:t>
    </w:r>
    <w:r w:rsidR="0003517A">
      <w:tab/>
      <w:t>#GF010 v1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209" w:rsidRDefault="005F5209" w:rsidP="000D3140">
      <w:r>
        <w:separator/>
      </w:r>
    </w:p>
  </w:footnote>
  <w:footnote w:type="continuationSeparator" w:id="0">
    <w:p w:rsidR="005F5209" w:rsidRDefault="005F5209" w:rsidP="000D31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17A" w:rsidRDefault="00971A8B" w:rsidP="00E8553B">
    <w:pPr>
      <w:pStyle w:val="Header"/>
      <w:jc w:val="right"/>
    </w:pPr>
    <w:r>
      <w:rPr>
        <w:noProof/>
        <w:lang w:val="en-CA" w:eastAsia="en-C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82550</wp:posOffset>
              </wp:positionH>
              <wp:positionV relativeFrom="paragraph">
                <wp:posOffset>347345</wp:posOffset>
              </wp:positionV>
              <wp:extent cx="6695440" cy="0"/>
              <wp:effectExtent l="0" t="0" r="0" b="0"/>
              <wp:wrapThrough wrapText="bothSides">
                <wp:wrapPolygon edited="0">
                  <wp:start x="0" y="-2147483648"/>
                  <wp:lineTo x="705" y="-2147483648"/>
                  <wp:lineTo x="705" y="-2147483648"/>
                  <wp:lineTo x="0" y="-2147483648"/>
                  <wp:lineTo x="0" y="-2147483648"/>
                </wp:wrapPolygon>
              </wp:wrapThrough>
              <wp:docPr id="6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9544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FE2453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5pt,27.35pt" to="533.7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" strokeweight=".5pt">
              <w10:wrap type="through"/>
            </v:line>
          </w:pict>
        </mc:Fallback>
      </mc:AlternateContent>
    </w:r>
    <w:r>
      <w:rPr>
        <w:noProof/>
        <w:lang w:val="en-CA" w:eastAsia="en-C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5481955</wp:posOffset>
          </wp:positionH>
          <wp:positionV relativeFrom="paragraph">
            <wp:posOffset>-311150</wp:posOffset>
          </wp:positionV>
          <wp:extent cx="1510030" cy="780415"/>
          <wp:effectExtent l="0" t="0" r="0" b="635"/>
          <wp:wrapThrough wrapText="bothSides">
            <wp:wrapPolygon edited="0">
              <wp:start x="0" y="0"/>
              <wp:lineTo x="0" y="21090"/>
              <wp:lineTo x="21255" y="21090"/>
              <wp:lineTo x="21255" y="0"/>
              <wp:lineTo x="0" y="0"/>
            </wp:wrapPolygon>
          </wp:wrapThrough>
          <wp:docPr id="15" name="Picture 7" descr="Macintosh HD:Users:HeidiAasen:Desktop:Brand:2013 Brand:CGG_Master_Logos:1 CGG Logo 3D:1_CGG_Logo_3D_RGB_15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Macintosh HD:Users:HeidiAasen:Desktop:Brand:2013 Brand:CGG_Master_Logos:1 CGG Logo 3D:1_CGG_Logo_3D_RGB_15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003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517A" w:rsidRDefault="00971A8B">
    <w:pPr>
      <w:pStyle w:val="Header"/>
      <w:tabs>
        <w:tab w:val="clear" w:pos="4703"/>
        <w:tab w:val="clear" w:pos="9406"/>
      </w:tabs>
      <w:rPr>
        <w:noProof/>
        <w:sz w:val="28"/>
        <w:lang w:val="en-US"/>
      </w:rPr>
    </w:pPr>
    <w:r>
      <w:rPr>
        <w:noProof/>
        <w:lang w:val="en-CA" w:eastAsia="en-CA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posOffset>6602095</wp:posOffset>
          </wp:positionH>
          <wp:positionV relativeFrom="page">
            <wp:posOffset>414020</wp:posOffset>
          </wp:positionV>
          <wp:extent cx="628650" cy="428625"/>
          <wp:effectExtent l="0" t="0" r="0" b="9525"/>
          <wp:wrapTopAndBottom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CA" w:eastAsia="en-CA"/>
      </w:rPr>
      <mc:AlternateContent>
        <mc:Choice Requires="wps">
          <w:drawing>
            <wp:anchor distT="0" distB="0" distL="114300" distR="114300" simplePos="0" relativeHeight="251654144" behindDoc="0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901065</wp:posOffset>
              </wp:positionV>
              <wp:extent cx="7054215" cy="635"/>
              <wp:effectExtent l="0" t="0" r="0" b="0"/>
              <wp:wrapNone/>
              <wp:docPr id="4" name="Freefor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54215" cy="635"/>
                      </a:xfrm>
                      <a:custGeom>
                        <a:avLst/>
                        <a:gdLst>
                          <a:gd name="T0" fmla="*/ 0 w 11109"/>
                          <a:gd name="T1" fmla="*/ 0 h 1"/>
                          <a:gd name="T2" fmla="*/ 11109 w 11109"/>
                          <a:gd name="T3" fmla="*/ 0 h 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1109" h="1">
                            <a:moveTo>
                              <a:pt x="0" y="0"/>
                            </a:moveTo>
                            <a:lnTo>
                              <a:pt x="11109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27B102BD" id="Freeform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8.35pt,70.95pt,583.8pt,70.95pt" coordsize="1110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">
              <v:stroke startarrowwidth="narrow" startarrowlength="short" endarrowwidth="narrow" endarrowlength="short"/>
              <v:path arrowok="t" o:connecttype="custom" o:connectlocs="0,0;7054215,0" o:connectangles="0,0"/>
              <w10:wrap anchorx="page" anchory="page"/>
            </v:polyline>
          </w:pict>
        </mc:Fallback>
      </mc:AlternateContent>
    </w:r>
    <w:r>
      <w:rPr>
        <w:noProof/>
        <w:lang w:val="en-CA" w:eastAsia="en-CA"/>
      </w:rPr>
      <mc:AlternateContent>
        <mc:Choice Requires="wps">
          <w:drawing>
            <wp:anchor distT="0" distB="0" distL="114300" distR="114300" simplePos="0" relativeHeight="251655168" behindDoc="0" locked="0" layoutInCell="0" allowOverlap="1">
              <wp:simplePos x="0" y="0"/>
              <wp:positionH relativeFrom="page">
                <wp:posOffset>360045</wp:posOffset>
              </wp:positionH>
              <wp:positionV relativeFrom="page">
                <wp:posOffset>360045</wp:posOffset>
              </wp:positionV>
              <wp:extent cx="7054215" cy="635"/>
              <wp:effectExtent l="0" t="0" r="0" b="0"/>
              <wp:wrapNone/>
              <wp:docPr id="3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054215" cy="635"/>
                      </a:xfrm>
                      <a:custGeom>
                        <a:avLst/>
                        <a:gdLst>
                          <a:gd name="T0" fmla="*/ 0 w 11109"/>
                          <a:gd name="T1" fmla="*/ 0 h 1"/>
                          <a:gd name="T2" fmla="*/ 11109 w 11109"/>
                          <a:gd name="T3" fmla="*/ 0 h 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1109" h="1">
                            <a:moveTo>
                              <a:pt x="0" y="0"/>
                            </a:moveTo>
                            <a:lnTo>
                              <a:pt x="11109" y="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67E472BE" id="Freeform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28.35pt,28.35pt,583.8pt,28.35pt" coordsize="11109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" o:allowincell="f">
              <v:stroke startarrowwidth="narrow" startarrowlength="short" endarrowwidth="narrow" endarrowlength="short"/>
              <v:path arrowok="t" o:connecttype="custom" o:connectlocs="0,0;7054215,0" o:connectangles="0,0"/>
              <w10:wrap anchorx="page" anchory="page"/>
            </v:polyline>
          </w:pict>
        </mc:Fallback>
      </mc:AlternateContent>
    </w:r>
    <w:r>
      <w:rPr>
        <w:noProof/>
        <w:lang w:val="en-CA" w:eastAsia="en-CA"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page">
                <wp:posOffset>720090</wp:posOffset>
              </wp:positionH>
              <wp:positionV relativeFrom="page">
                <wp:posOffset>666115</wp:posOffset>
              </wp:positionV>
              <wp:extent cx="3209290" cy="19304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9290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517A" w:rsidRDefault="0003517A">
                          <w:pPr>
                            <w:pStyle w:val="Heading1"/>
                            <w:rPr>
                              <w:sz w:val="22"/>
                            </w:rPr>
                          </w:pPr>
                          <w:r>
                            <w:t>MEMORANDUM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6.7pt;margin-top:52.45pt;width:252.7pt;height:15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" o:allowincell="f" filled="f" stroked="f">
              <v:textbox inset="0,0,0,0">
                <w:txbxContent>
                  <w:p w:rsidR="0003517A" w:rsidRDefault="0003517A">
                    <w:pPr>
                      <w:pStyle w:val="Heading1"/>
                      <w:rPr>
                        <w:sz w:val="22"/>
                      </w:rPr>
                    </w:pPr>
                    <w:r>
                      <w:t>MEMORANDUM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324F2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82AA9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6F7ECC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DCA4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46005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6286AB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A474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B94D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0E095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2A0C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D55B4C"/>
    <w:multiLevelType w:val="hybridMultilevel"/>
    <w:tmpl w:val="897A7C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05A791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F5161A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66915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D465A4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A992266"/>
    <w:multiLevelType w:val="singleLevel"/>
    <w:tmpl w:val="D8303E40"/>
    <w:lvl w:ilvl="0">
      <w:start w:val="1"/>
      <w:numFmt w:val="bullet"/>
      <w:pStyle w:val="poin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19A5514"/>
    <w:multiLevelType w:val="hybridMultilevel"/>
    <w:tmpl w:val="4202CF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13"/>
  </w:num>
  <w:num w:numId="4">
    <w:abstractNumId w:val="12"/>
  </w:num>
  <w:num w:numId="5">
    <w:abstractNumId w:val="14"/>
  </w:num>
  <w:num w:numId="6">
    <w:abstractNumId w:val="16"/>
  </w:num>
  <w:num w:numId="7">
    <w:abstractNumId w:val="1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567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93"/>
    <w:rsid w:val="00004257"/>
    <w:rsid w:val="000204AC"/>
    <w:rsid w:val="00026111"/>
    <w:rsid w:val="0003517A"/>
    <w:rsid w:val="00036F39"/>
    <w:rsid w:val="00042C19"/>
    <w:rsid w:val="00087CBA"/>
    <w:rsid w:val="000D3140"/>
    <w:rsid w:val="00104FC0"/>
    <w:rsid w:val="00164A85"/>
    <w:rsid w:val="001A1005"/>
    <w:rsid w:val="001C2B02"/>
    <w:rsid w:val="001F0D2C"/>
    <w:rsid w:val="002016F2"/>
    <w:rsid w:val="00201791"/>
    <w:rsid w:val="0020553A"/>
    <w:rsid w:val="00216F2F"/>
    <w:rsid w:val="00266E7A"/>
    <w:rsid w:val="00284A6C"/>
    <w:rsid w:val="002B2F31"/>
    <w:rsid w:val="002C760D"/>
    <w:rsid w:val="002C76F1"/>
    <w:rsid w:val="00317DF3"/>
    <w:rsid w:val="003363B2"/>
    <w:rsid w:val="0034293B"/>
    <w:rsid w:val="0035240F"/>
    <w:rsid w:val="003A20D1"/>
    <w:rsid w:val="003C3D23"/>
    <w:rsid w:val="003F034C"/>
    <w:rsid w:val="0045013E"/>
    <w:rsid w:val="00457DFF"/>
    <w:rsid w:val="00490A4D"/>
    <w:rsid w:val="00497D0C"/>
    <w:rsid w:val="004A3755"/>
    <w:rsid w:val="004B502F"/>
    <w:rsid w:val="004C1817"/>
    <w:rsid w:val="005075D4"/>
    <w:rsid w:val="00530399"/>
    <w:rsid w:val="0054707F"/>
    <w:rsid w:val="005560E0"/>
    <w:rsid w:val="0059377C"/>
    <w:rsid w:val="005A7280"/>
    <w:rsid w:val="005D6738"/>
    <w:rsid w:val="005E0C77"/>
    <w:rsid w:val="005E49D7"/>
    <w:rsid w:val="005F1B8A"/>
    <w:rsid w:val="005F44E6"/>
    <w:rsid w:val="005F5209"/>
    <w:rsid w:val="00603F1E"/>
    <w:rsid w:val="0061240B"/>
    <w:rsid w:val="00612B46"/>
    <w:rsid w:val="006239A2"/>
    <w:rsid w:val="006677C0"/>
    <w:rsid w:val="00683C42"/>
    <w:rsid w:val="006937F7"/>
    <w:rsid w:val="006C4A34"/>
    <w:rsid w:val="006C530D"/>
    <w:rsid w:val="006C7D0F"/>
    <w:rsid w:val="006E6C2A"/>
    <w:rsid w:val="006F4AB5"/>
    <w:rsid w:val="00720610"/>
    <w:rsid w:val="00731C75"/>
    <w:rsid w:val="00752741"/>
    <w:rsid w:val="007721AF"/>
    <w:rsid w:val="007C380E"/>
    <w:rsid w:val="007C5E20"/>
    <w:rsid w:val="007C6805"/>
    <w:rsid w:val="007F3563"/>
    <w:rsid w:val="008436EF"/>
    <w:rsid w:val="00860B74"/>
    <w:rsid w:val="00880E76"/>
    <w:rsid w:val="008B02BA"/>
    <w:rsid w:val="008D1FDE"/>
    <w:rsid w:val="008D3769"/>
    <w:rsid w:val="0090056E"/>
    <w:rsid w:val="0093791F"/>
    <w:rsid w:val="00971A8B"/>
    <w:rsid w:val="00972606"/>
    <w:rsid w:val="009A6E9C"/>
    <w:rsid w:val="009C18AA"/>
    <w:rsid w:val="009D018A"/>
    <w:rsid w:val="009D5D13"/>
    <w:rsid w:val="00A10DE4"/>
    <w:rsid w:val="00A81B14"/>
    <w:rsid w:val="00A90DFE"/>
    <w:rsid w:val="00AC34A7"/>
    <w:rsid w:val="00AE6893"/>
    <w:rsid w:val="00B33C3A"/>
    <w:rsid w:val="00B34ADC"/>
    <w:rsid w:val="00B52793"/>
    <w:rsid w:val="00B60ECD"/>
    <w:rsid w:val="00B855A9"/>
    <w:rsid w:val="00B93CC9"/>
    <w:rsid w:val="00BA08D0"/>
    <w:rsid w:val="00BA3965"/>
    <w:rsid w:val="00BA59A6"/>
    <w:rsid w:val="00BE5720"/>
    <w:rsid w:val="00BF2CAA"/>
    <w:rsid w:val="00C06B59"/>
    <w:rsid w:val="00C06F47"/>
    <w:rsid w:val="00C357D6"/>
    <w:rsid w:val="00C76ABB"/>
    <w:rsid w:val="00C81D15"/>
    <w:rsid w:val="00CB7D42"/>
    <w:rsid w:val="00CC047C"/>
    <w:rsid w:val="00CC6B53"/>
    <w:rsid w:val="00CE7E0C"/>
    <w:rsid w:val="00DA1DBB"/>
    <w:rsid w:val="00DD689E"/>
    <w:rsid w:val="00E44576"/>
    <w:rsid w:val="00E706A1"/>
    <w:rsid w:val="00E7649A"/>
    <w:rsid w:val="00E83346"/>
    <w:rsid w:val="00E8553B"/>
    <w:rsid w:val="00E92036"/>
    <w:rsid w:val="00EA52A9"/>
    <w:rsid w:val="00F02577"/>
    <w:rsid w:val="00F37573"/>
    <w:rsid w:val="00F46F83"/>
    <w:rsid w:val="00F50FC0"/>
    <w:rsid w:val="00F946D9"/>
    <w:rsid w:val="00FD06FA"/>
    <w:rsid w:val="00FD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3735857-ED31-43B6-B99A-3CBDBDFA4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0C"/>
    <w:pPr>
      <w:jc w:val="both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36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sz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703"/>
        <w:tab w:val="right" w:pos="9406"/>
      </w:tabs>
    </w:pPr>
    <w:rPr>
      <w:lang w:val="en-GB"/>
    </w:rPr>
  </w:style>
  <w:style w:type="paragraph" w:styleId="Footer">
    <w:name w:val="footer"/>
    <w:basedOn w:val="Normal"/>
    <w:semiHidden/>
    <w:pPr>
      <w:tabs>
        <w:tab w:val="center" w:pos="4703"/>
        <w:tab w:val="right" w:pos="9406"/>
      </w:tabs>
    </w:pPr>
    <w:rPr>
      <w:sz w:val="16"/>
    </w:rPr>
  </w:style>
  <w:style w:type="paragraph" w:styleId="BodyTextIndent">
    <w:name w:val="Body Text Indent"/>
    <w:basedOn w:val="Normal"/>
    <w:semiHidden/>
    <w:pPr>
      <w:ind w:left="60"/>
    </w:pPr>
  </w:style>
  <w:style w:type="paragraph" w:customStyle="1" w:styleId="MemoHeader">
    <w:name w:val="Memo Header"/>
    <w:basedOn w:val="Normal"/>
    <w:pPr>
      <w:tabs>
        <w:tab w:val="left" w:pos="1134"/>
        <w:tab w:val="left" w:pos="1304"/>
      </w:tabs>
      <w:spacing w:line="360" w:lineRule="auto"/>
    </w:pPr>
  </w:style>
  <w:style w:type="paragraph" w:customStyle="1" w:styleId="point1">
    <w:name w:val="point1"/>
    <w:basedOn w:val="Normal"/>
    <w:pPr>
      <w:numPr>
        <w:numId w:val="1"/>
      </w:numPr>
      <w:tabs>
        <w:tab w:val="clear" w:pos="360"/>
        <w:tab w:val="left" w:pos="454"/>
      </w:tabs>
      <w:ind w:left="454" w:hanging="454"/>
    </w:pPr>
  </w:style>
  <w:style w:type="paragraph" w:customStyle="1" w:styleId="code">
    <w:name w:val="code"/>
    <w:basedOn w:val="Normal"/>
    <w:rPr>
      <w:rFonts w:ascii="Courier New" w:hAnsi="Courier New"/>
    </w:r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rsid w:val="00317DF3"/>
    <w:pPr>
      <w:widowControl w:val="0"/>
    </w:pPr>
    <w:rPr>
      <w:b/>
      <w:sz w:val="28"/>
    </w:rPr>
  </w:style>
  <w:style w:type="paragraph" w:customStyle="1" w:styleId="subHeader">
    <w:name w:val="subHeader"/>
    <w:basedOn w:val="Header"/>
    <w:rsid w:val="00C06B59"/>
    <w:pPr>
      <w:widowControl w:val="0"/>
      <w:tabs>
        <w:tab w:val="clear" w:pos="4703"/>
        <w:tab w:val="clear" w:pos="9406"/>
        <w:tab w:val="left" w:pos="0"/>
        <w:tab w:val="center" w:pos="4320"/>
        <w:tab w:val="right" w:pos="8640"/>
      </w:tabs>
      <w:suppressAutoHyphens/>
      <w:spacing w:before="240" w:after="120"/>
    </w:pPr>
    <w:rPr>
      <w:rFonts w:cs="Arial"/>
      <w:b/>
      <w:snapToGrid w:val="0"/>
      <w:lang w:val="en-CA"/>
    </w:rPr>
  </w:style>
  <w:style w:type="paragraph" w:customStyle="1" w:styleId="cenheader">
    <w:name w:val="cenheader"/>
    <w:basedOn w:val="Heading3"/>
    <w:rsid w:val="00C06B59"/>
    <w:pPr>
      <w:widowControl w:val="0"/>
      <w:spacing w:before="0"/>
      <w:jc w:val="center"/>
    </w:pPr>
    <w:rPr>
      <w:rFonts w:cs="Arial"/>
      <w:caps/>
      <w:snapToGrid w:val="0"/>
    </w:rPr>
  </w:style>
  <w:style w:type="character" w:customStyle="1" w:styleId="HeaderChar">
    <w:name w:val="Header Char"/>
    <w:link w:val="Header"/>
    <w:rsid w:val="00C06B5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C76A6-5ABB-4A9A-9B4D-C8707EBA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CGG document.docx</Template>
  <TotalTime>0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Fugro Airborne Surveys</vt:lpstr>
    </vt:vector>
  </TitlesOfParts>
  <Company>FUGRO AIRBORNE SURVEYS</Company>
  <LinksUpToDate>false</LinksUpToDate>
  <CharactersWithSpaces>2746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Fugro Airborne Surveys</dc:title>
  <dc:subject>Final Products Checklist</dc:subject>
  <dc:creator>Elizabeth Bowslaugh</dc:creator>
  <cp:keywords/>
  <cp:lastModifiedBy>Bowslaugh, Elizabeth</cp:lastModifiedBy>
  <cp:revision>2</cp:revision>
  <cp:lastPrinted>2012-08-30T19:24:00Z</cp:lastPrinted>
  <dcterms:created xsi:type="dcterms:W3CDTF">2014-04-10T16:18:00Z</dcterms:created>
  <dcterms:modified xsi:type="dcterms:W3CDTF">2014-04-10T16:18:00Z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Number">
    <vt:lpwstr>GF010</vt:lpwstr>
  </property>
</Properties>
</file>